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Knowsley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Knowsley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Knowsley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Knowsley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Knowsley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Knowsley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44.0% </w:t>
      </w:r>
      <w:r w:rsidRPr="004747BF">
        <w:rPr>
          <w:rFonts w:ascii="Libre Franklin Light" w:eastAsia="Times New Roman" w:hAnsi="Libre Franklin Light" w:cs="Calibri Light"/>
        </w:rPr>
        <w:t xml:space="preserve">of those respondents classified as PGSI 8+ in Knowsley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Knowsley is estimated to be </w:t>
      </w:r>
      <w:r w:rsidRPr="00773DF7">
        <w:rPr>
          <w:rFonts w:ascii="Libre Franklin Light" w:eastAsia="Times New Roman" w:hAnsi="Libre Franklin Light" w:cs="Calibri Light"/>
          <w:b/>
          <w:bCs/>
          <w:color w:val="C45911" w:themeColor="accent2" w:themeShade="BF"/>
        </w:rPr>
        <w:t xml:space="preserve">£2,600,770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Knowsley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Knowsley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Knowsley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Knowsley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nows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Knowsley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nows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Knowsley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Knowsley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nows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Knowsley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Knowsley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Knowsley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Knowsley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Knowsley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Knowsley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£2,600,770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Knowsley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£42,362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£876,076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£62,759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£17,651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£32,360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£1,569,562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£2,600,770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Knowsley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Knowsley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Knowsley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Knowsley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Knowsley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Knowsley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Knowsley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Knowsley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Knowsley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Knowsley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Knowsley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Knowsley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9EF95A7-464C-43E5-93A9-A1FA3F4BA62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